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E584B27" w14:textId="77777777" w:rsidR="00201537" w:rsidRDefault="00201537" w:rsidP="0020153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MASSY</w:t>
      </w:r>
      <w:r>
        <w:rPr>
          <w:rFonts w:cs="Times New Roman"/>
          <w:szCs w:val="24"/>
        </w:rPr>
        <w:t xml:space="preserve">        (fl.1423)</w:t>
      </w:r>
    </w:p>
    <w:p w14:paraId="0C47E639" w14:textId="77777777" w:rsidR="00201537" w:rsidRDefault="00201537" w:rsidP="00201537">
      <w:pPr>
        <w:pStyle w:val="NoSpacing"/>
        <w:tabs>
          <w:tab w:val="left" w:pos="888"/>
        </w:tabs>
        <w:rPr>
          <w:rFonts w:cs="Times New Roman"/>
          <w:szCs w:val="24"/>
        </w:rPr>
      </w:pPr>
      <w:r>
        <w:rPr>
          <w:rFonts w:cs="Times New Roman"/>
          <w:szCs w:val="24"/>
        </w:rPr>
        <w:t>of London. Draper.</w:t>
      </w:r>
    </w:p>
    <w:p w14:paraId="3D57BE06" w14:textId="77777777" w:rsidR="00201537" w:rsidRDefault="00201537" w:rsidP="00201537">
      <w:pPr>
        <w:pStyle w:val="NoSpacing"/>
        <w:tabs>
          <w:tab w:val="left" w:pos="888"/>
        </w:tabs>
        <w:rPr>
          <w:rFonts w:cs="Times New Roman"/>
          <w:szCs w:val="24"/>
        </w:rPr>
      </w:pPr>
    </w:p>
    <w:p w14:paraId="6A21B130" w14:textId="77777777" w:rsidR="00201537" w:rsidRDefault="00201537" w:rsidP="00201537">
      <w:pPr>
        <w:pStyle w:val="NoSpacing"/>
        <w:tabs>
          <w:tab w:val="left" w:pos="888"/>
        </w:tabs>
        <w:rPr>
          <w:rFonts w:cs="Times New Roman"/>
          <w:szCs w:val="24"/>
        </w:rPr>
      </w:pPr>
    </w:p>
    <w:p w14:paraId="34DD14DB" w14:textId="77777777" w:rsidR="00FF42CA" w:rsidRDefault="00FF42CA" w:rsidP="00FF42C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1413</w:t>
      </w:r>
      <w:r>
        <w:rPr>
          <w:rFonts w:cs="Times New Roman"/>
          <w:szCs w:val="24"/>
        </w:rPr>
        <w:tab/>
        <w:t>He took on an apprentice, John Harry(q.v.).</w:t>
      </w:r>
    </w:p>
    <w:p w14:paraId="78E2EE4E" w14:textId="53B30A2D" w:rsidR="00FF42CA" w:rsidRDefault="00FF42CA" w:rsidP="00FF42C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</w:t>
      </w:r>
      <w:hyperlink r:id="rId6" w:history="1">
        <w:r w:rsidRPr="00DD480E">
          <w:rPr>
            <w:rStyle w:val="Hyperlink"/>
            <w:rFonts w:cs="Times New Roman"/>
            <w:szCs w:val="24"/>
          </w:rPr>
          <w:t>www.londonroll.org</w:t>
        </w:r>
      </w:hyperlink>
      <w:r>
        <w:rPr>
          <w:rFonts w:cs="Times New Roman"/>
          <w:szCs w:val="24"/>
        </w:rPr>
        <w:t>)</w:t>
      </w:r>
    </w:p>
    <w:p w14:paraId="29976371" w14:textId="77777777" w:rsidR="00201537" w:rsidRDefault="00201537" w:rsidP="00201537">
      <w:pPr>
        <w:pStyle w:val="NoSpacing"/>
        <w:tabs>
          <w:tab w:val="left" w:pos="720"/>
        </w:tabs>
        <w:rPr>
          <w:rFonts w:cs="Times New Roman"/>
          <w:szCs w:val="24"/>
        </w:rPr>
      </w:pPr>
      <w:r>
        <w:rPr>
          <w:rFonts w:cs="Times New Roman"/>
          <w:szCs w:val="24"/>
        </w:rPr>
        <w:tab/>
        <w:t>1423</w:t>
      </w:r>
      <w:r>
        <w:rPr>
          <w:rFonts w:cs="Times New Roman"/>
          <w:szCs w:val="24"/>
        </w:rPr>
        <w:tab/>
        <w:t>He took on an apprentice, John Henry(q.v.).</w:t>
      </w:r>
    </w:p>
    <w:p w14:paraId="2FCEBA32" w14:textId="77777777" w:rsidR="00201537" w:rsidRDefault="00201537" w:rsidP="0020153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</w:t>
      </w:r>
      <w:hyperlink r:id="rId7" w:history="1">
        <w:r w:rsidRPr="008D78EF">
          <w:rPr>
            <w:rStyle w:val="Hyperlink"/>
            <w:rFonts w:cs="Times New Roman"/>
            <w:szCs w:val="24"/>
          </w:rPr>
          <w:t>www.londonroll.org</w:t>
        </w:r>
      </w:hyperlink>
      <w:r>
        <w:rPr>
          <w:rFonts w:cs="Times New Roman"/>
          <w:szCs w:val="24"/>
        </w:rPr>
        <w:t>)</w:t>
      </w:r>
    </w:p>
    <w:p w14:paraId="28C9E955" w14:textId="77777777" w:rsidR="00201537" w:rsidRDefault="00201537" w:rsidP="00201537">
      <w:pPr>
        <w:pStyle w:val="NoSpacing"/>
        <w:rPr>
          <w:rFonts w:cs="Times New Roman"/>
          <w:szCs w:val="24"/>
        </w:rPr>
      </w:pPr>
    </w:p>
    <w:p w14:paraId="65091B32" w14:textId="77777777" w:rsidR="00201537" w:rsidRDefault="00201537" w:rsidP="00201537">
      <w:pPr>
        <w:pStyle w:val="NoSpacing"/>
        <w:rPr>
          <w:rFonts w:cs="Times New Roman"/>
          <w:szCs w:val="24"/>
        </w:rPr>
      </w:pPr>
    </w:p>
    <w:p w14:paraId="29654BA5" w14:textId="77777777" w:rsidR="00201537" w:rsidRDefault="00201537" w:rsidP="0020153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25 May 2024</w:t>
      </w:r>
    </w:p>
    <w:p w14:paraId="370A45DA" w14:textId="0EF018F6" w:rsidR="00FF42CA" w:rsidRDefault="00FF42CA" w:rsidP="0020153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11 December 2024</w:t>
      </w:r>
    </w:p>
    <w:p w14:paraId="78276738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FF2CEEF" w14:textId="77777777" w:rsidR="00C6504D" w:rsidRDefault="00C6504D" w:rsidP="009139A6">
      <w:r>
        <w:separator/>
      </w:r>
    </w:p>
  </w:endnote>
  <w:endnote w:type="continuationSeparator" w:id="0">
    <w:p w14:paraId="3E1D5331" w14:textId="77777777" w:rsidR="00C6504D" w:rsidRDefault="00C6504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167CB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F953AC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01D75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3001360" w14:textId="77777777" w:rsidR="00C6504D" w:rsidRDefault="00C6504D" w:rsidP="009139A6">
      <w:r>
        <w:separator/>
      </w:r>
    </w:p>
  </w:footnote>
  <w:footnote w:type="continuationSeparator" w:id="0">
    <w:p w14:paraId="79F31CA2" w14:textId="77777777" w:rsidR="00C6504D" w:rsidRDefault="00C6504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8EB78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95C39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884EB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1537"/>
    <w:rsid w:val="000666E0"/>
    <w:rsid w:val="00201537"/>
    <w:rsid w:val="002510B7"/>
    <w:rsid w:val="00270799"/>
    <w:rsid w:val="005661C1"/>
    <w:rsid w:val="005C130B"/>
    <w:rsid w:val="00626889"/>
    <w:rsid w:val="00826F5C"/>
    <w:rsid w:val="009139A6"/>
    <w:rsid w:val="009411C2"/>
    <w:rsid w:val="009448BB"/>
    <w:rsid w:val="00947624"/>
    <w:rsid w:val="00A3176C"/>
    <w:rsid w:val="00AE65F8"/>
    <w:rsid w:val="00BA00AB"/>
    <w:rsid w:val="00C6504D"/>
    <w:rsid w:val="00C71834"/>
    <w:rsid w:val="00CB4ED9"/>
    <w:rsid w:val="00E61DA6"/>
    <w:rsid w:val="00EB3209"/>
    <w:rsid w:val="00F41096"/>
    <w:rsid w:val="00F5287F"/>
    <w:rsid w:val="00FF4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94CA34"/>
  <w15:chartTrackingRefBased/>
  <w15:docId w15:val="{7741AB9E-1DE2-4F93-BC40-BB3C7BF711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20153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yperlink" Target="http://www.londonroll.org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londonroll.org" TargetMode="Externa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46</Words>
  <Characters>263</Characters>
  <Application>Microsoft Office Word</Application>
  <DocSecurity>0</DocSecurity>
  <Lines>2</Lines>
  <Paragraphs>1</Paragraphs>
  <ScaleCrop>false</ScaleCrop>
  <Company/>
  <LinksUpToDate>false</LinksUpToDate>
  <CharactersWithSpaces>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2024-05-25T20:17:00Z</dcterms:created>
  <dcterms:modified xsi:type="dcterms:W3CDTF">2024-12-11T15:37:00Z</dcterms:modified>
</cp:coreProperties>
</file>